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4be0a1" w14:textId="a4be0a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E35FE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916A64">
        <w:rPr>
          <w:rFonts w:cs="Arial"/>
        </w:rPr>
        <w:t>veljače</w:t>
      </w:r>
      <w:r w:rsidRPr="00BE62FB">
        <w:rPr>
          <w:rFonts w:cs="Arial"/>
        </w:rPr>
        <w:t xml:space="preserve"> 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825DCD">
      <w:pPr>
        <w:jc w:val="center"/>
        <w:rPr>
          <w:rFonts w:cs="Arial"/>
          <w:b/>
        </w:rPr>
      </w:pPr>
      <w:r w:rsidRPr="00825DCD">
        <w:rPr>
          <w:rFonts w:cs="Arial"/>
          <w:b/>
        </w:rPr>
        <w:t>FALANGA ISTRA d.o.o. Umag, Valica, Soši 49 C, OIB: 67391319176, MBS: 130050727.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4F3811" w:rsidP="000826CC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1E35FE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0826CC" w:rsidP="000826CC" w:rsidRDefault="000826CC">
      <w:pPr>
        <w:jc w:val="center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826CC">
        <w:rPr>
          <w:rFonts w:cs="Arial"/>
        </w:rPr>
        <w:t xml:space="preserve">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25DCD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1E35FE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825DCD">
        <w:rPr>
          <w:rFonts w:cs="Arial"/>
        </w:rPr>
        <w:t>2022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825DCD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825DCD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prema kojemu na dan </w:t>
      </w:r>
      <w:r w:rsidR="00825DCD">
        <w:rPr>
          <w:rFonts w:cs="Arial"/>
        </w:rPr>
        <w:t>1</w:t>
      </w:r>
      <w:r w:rsidRPr="00BE62FB">
        <w:rPr>
          <w:rFonts w:cs="Arial"/>
        </w:rPr>
        <w:t xml:space="preserve">. </w:t>
      </w:r>
      <w:r w:rsidR="00825DCD">
        <w:rPr>
          <w:rFonts w:cs="Arial"/>
        </w:rPr>
        <w:t xml:space="preserve">studenog </w:t>
      </w:r>
      <w:r w:rsidRPr="00BE62FB">
        <w:rPr>
          <w:rFonts w:cs="Arial"/>
        </w:rPr>
        <w:t>20</w:t>
      </w:r>
      <w:r w:rsidR="00001979">
        <w:rPr>
          <w:rFonts w:cs="Arial"/>
        </w:rPr>
        <w:t>22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001979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825DCD">
        <w:rPr>
          <w:rFonts w:cs="Arial"/>
        </w:rPr>
        <w:t>5.775,00</w:t>
      </w:r>
      <w:r w:rsidRPr="00BE62FB">
        <w:rPr>
          <w:rFonts w:cs="Arial"/>
        </w:rPr>
        <w:t xml:space="preserve"> kn. </w:t>
      </w:r>
      <w:r w:rsidR="00EC724B">
        <w:rPr>
          <w:rFonts w:cs="Arial"/>
        </w:rPr>
        <w:t xml:space="preserve">Na današnji dan blokada iznosi </w:t>
      </w:r>
      <w:r w:rsidR="001E35FE">
        <w:rPr>
          <w:rFonts w:cs="Arial"/>
        </w:rPr>
        <w:t xml:space="preserve">859,37 eura. </w:t>
      </w:r>
      <w:r w:rsidR="00EC724B">
        <w:rPr>
          <w:rFonts w:cs="Arial"/>
        </w:rPr>
        <w:t xml:space="preserve"> </w:t>
      </w:r>
    </w:p>
    <w:p w:rsidR="003B77F1" w:rsidP="001A18A5" w:rsidRDefault="003B77F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D628C8" w:rsidR="00742948" w:rsidP="00742948" w:rsidRDefault="003B77F1">
      <w:pPr>
        <w:jc w:val="both"/>
      </w:pPr>
      <w:r>
        <w:rPr>
          <w:rFonts w:cs="Arial"/>
        </w:rP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Pr="003B77F1" w:rsidR="004F3811" w:rsidP="003B77F1" w:rsidRDefault="00742948">
      <w:pPr>
        <w:jc w:val="both"/>
      </w:pPr>
      <w:r>
        <w:tab/>
        <w:t xml:space="preserve">Današnje ročište se odgađa te se istovremeno zakazuje iduće ročište za DAN </w:t>
      </w:r>
      <w:r w:rsidR="000826CC">
        <w:t>6</w:t>
      </w:r>
      <w:r>
        <w:t xml:space="preserve">. </w:t>
      </w:r>
      <w:r w:rsidR="000826CC">
        <w:t>travnja</w:t>
      </w:r>
      <w:r>
        <w:t xml:space="preserve"> </w:t>
      </w:r>
      <w:r w:rsidR="003B77F1">
        <w:t>2023</w:t>
      </w:r>
      <w:r>
        <w:t xml:space="preserve">. u </w:t>
      </w:r>
      <w:r w:rsidR="000826CC">
        <w:t>13,00</w:t>
      </w:r>
      <w:r>
        <w:t xml:space="preserve"> sati. 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1E35FE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</w:t>
      </w:r>
      <w:r w:rsidR="003B77F1">
        <w:rPr>
          <w:rFonts w:cs="Arial"/>
        </w:rPr>
        <w:t xml:space="preserve">                     </w:t>
      </w:r>
      <w:r w:rsidRPr="00BE62FB">
        <w:rPr>
          <w:rFonts w:cs="Arial"/>
        </w:rPr>
        <w:t xml:space="preserve">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0826CC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0826C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825DCD" w:rsidP="00825DCD" w:rsidRDefault="00825DC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389/2022-</w:t>
    </w:r>
    <w:r w:rsidR="001E35FE">
      <w:rPr>
        <w:rFonts w:ascii="Arial" w:hAnsi="Arial" w:cs="Arial"/>
      </w:rPr>
      <w:t>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825DCD">
      <w:rPr>
        <w:rFonts w:ascii="Arial" w:hAnsi="Arial" w:cs="Arial"/>
      </w:rPr>
      <w:t>389/2022-</w:t>
    </w:r>
    <w:r w:rsidR="001E35FE">
      <w:rPr>
        <w:rFonts w:ascii="Arial" w:hAnsi="Arial" w:cs="Arial"/>
      </w:rPr>
      <w:t>12</w:t>
    </w:r>
    <w:r w:rsidR="00825DCD">
      <w:rPr>
        <w:rFonts w:ascii="Arial" w:hAnsi="Arial" w:cs="Arial"/>
      </w:rPr>
      <w:t xml:space="preserve"> 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01979"/>
    <w:rsid w:val="00045B86"/>
    <w:rsid w:val="00070A05"/>
    <w:rsid w:val="0007639B"/>
    <w:rsid w:val="000826CC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35FE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77F1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1823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25DCD"/>
    <w:rsid w:val="008357EF"/>
    <w:rsid w:val="00874813"/>
    <w:rsid w:val="008936AA"/>
    <w:rsid w:val="008B3034"/>
    <w:rsid w:val="008C0427"/>
    <w:rsid w:val="0091062F"/>
    <w:rsid w:val="00916A64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37CF8"/>
    <w:rsid w:val="00A61E53"/>
    <w:rsid w:val="00A73FBB"/>
    <w:rsid w:val="00A830AE"/>
    <w:rsid w:val="00AB50C1"/>
    <w:rsid w:val="00AC33A7"/>
    <w:rsid w:val="00AE7D77"/>
    <w:rsid w:val="00B12902"/>
    <w:rsid w:val="00B200C4"/>
    <w:rsid w:val="00B231D0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0ED2"/>
    <w:rsid w:val="00CD254E"/>
    <w:rsid w:val="00CD2568"/>
    <w:rsid w:val="00CF7611"/>
    <w:rsid w:val="00DF0331"/>
    <w:rsid w:val="00E3781E"/>
    <w:rsid w:val="00E51C1E"/>
    <w:rsid w:val="00EC724B"/>
    <w:rsid w:val="00F54B6C"/>
    <w:rsid w:val="00F7305D"/>
    <w:rsid w:val="00FB4A36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255FB0F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16A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6A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6A6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6A6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6A6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3. veljače 2023.</izvorni_sadrzaj>
    <derivirana_varijabla naziv="DomainObject.StvarniPocetakDatum_1">3. veljače 2023.</derivirana_varijabla>
  </DomainObject.StvarniPocetakDatum>
  <DomainObject.StvarniZavrsetakDatum>
    <izvorni_sadrzaj>3. veljače 2023.</izvorni_sadrzaj>
    <derivirana_varijabla naziv="DomainObject.StvarniZavrsetakDatum_1">3. veljače 2023.</derivirana_varijabla>
  </DomainObject.StvarniZavrsetakDatum>
  <DomainObject.PlaniraniZavrsetakDatum>
    <izvorni_sadrzaj>3. veljače 2023.</izvorni_sadrzaj>
    <derivirana_varijabla naziv="DomainObject.PlaniraniZavrsetakDatum_1">3. veljače 2023.</derivirana_varijabla>
  </DomainObject.PlaniraniZavrsetakDatum>
  <DomainObject.PlaniraniPocetakDatum>
    <izvorni_sadrzaj>3. veljače 2023.</izvorni_sadrzaj>
    <derivirana_varijabla naziv="DomainObject.PlaniraniPocetakDatum_1">3. veljače 2023.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ožujka 2023.</izvorni_sadrzaj>
    <derivirana_varijabla naziv="DomainObject.Zapisnik.DatumKreiranja_1">8.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St-389/2022-12</izvorni_sadrzaj>
    <derivirana_varijabla naziv="DomainObject.Zapisnik.Oznaka_1">St-389/2022-12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studenog 2022.</izvorni_sadrzaj>
    <derivirana_varijabla naziv="DomainObject.Predmet.DatumIzradeOptuznogAkta_1">2. studenog 2022.</derivirana_varijabla>
  </DomainObject.Predmet.DatumIzradeOptuznogAkta>
  <DomainObject.Predmet.DatumIzradeOptuznogAktaFormated>
    <izvorni_sadrzaj>2.11.2022.</izvorni_sadrzaj>
    <derivirana_varijabla naziv="DomainObject.Predmet.DatumIzradeOptuznogAktaFormated_1">2.11.2022.</derivirana_varijabla>
  </DomainObject.Predmet.DatumIzradeOptuznogAktaFormated>
  <DomainObject.Predmet.DatumOsnivanja>
    <izvorni_sadrzaj>2. studenog 2022.</izvorni_sadrzaj>
    <derivirana_varijabla naziv="DomainObject.Predmet.DatumOsnivanja_1">2.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studenog 2022.</izvorni_sadrzaj>
    <derivirana_varijabla naziv="DomainObject.Predmet.DatumPrimitkaOptuznogAkta_1">2.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St-389/2022</izvorni_sadrzaj>
    <derivirana_varijabla naziv="DomainObject.Predmet.OznakaBroj_1">St-389/2022</derivirana_varijabla>
  </DomainObject.Predmet.OznakaBroj>
  <DomainObject.Predmet.OznakaBrojOptuznogAkta>
    <izvorni_sadrzaj>04-06-22-5240</izvorni_sadrzaj>
    <derivirana_varijabla naziv="DomainObject.Predmet.OznakaBrojOptuznogAkta_1">04-06-22-5240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FALANGA ISTRA d.o.o. Umag zastupanog po punomoćniku Mladen Skorić; Marin Buvinić</izvorni_sadrzaj>
    <derivirana_varijabla naziv="DomainObject.Predmet.ProtustrankaFormated_1">  FALANGA ISTRA d.o.o. Umag zastupanog po punomoćniku Mladen Skorić; Marin Buvinić</derivirana_varijabla>
  </DomainObject.Predmet.ProtustrankaFormated>
  <DomainObject.Predmet.ProtustrankaFormatedOIB>
    <izvorni_sadrzaj>  FALANGA ISTRA d.o.o. Umag, OIB 67391319176 zastupanog po punomoćniku Mladen Skorić; Marin Buvinić</izvorni_sadrzaj>
    <derivirana_varijabla naziv="DomainObject.Predmet.ProtustrankaFormatedOIB_1">  FALANGA ISTRA d.o.o. Umag, OIB 67391319176 zastupanog po punomoćniku Mladen Skorić; Marin Buvinić</derivirana_varijabla>
  </DomainObject.Predmet.ProtustrankaFormatedOIB>
  <DomainObject.Predmet.ProtustrankaFormatedWithAdress>
    <izvorni_sadrzaj> FALANGA ISTRA d.o.o. Umag, Valica, Soši 49 C, 52470 Umag zastupanog po punomoćniku Mladen Skorić; Marin Buvinić</izvorni_sadrzaj>
    <derivirana_varijabla naziv="DomainObject.Predmet.ProtustrankaFormatedWithAdress_1"> FALANGA ISTRA d.o.o. Umag, Valica, Soši 49 C, 52470 Umag zastupanog po punomoćniku Mladen Skorić; Marin Buvinić</derivirana_varijabla>
  </DomainObject.Predmet.ProtustrankaFormatedWithAdress>
  <DomainObject.Predmet.ProtustrankaFormatedWithAdressOIB>
    <izvorni_sadrzaj> FALANGA ISTRA d.o.o. Umag, OIB 67391319176, Valica, Soši 49 C, 52470 Umag zastupanog po punomoćniku Mladen Skorić; Marin Buvinić</izvorni_sadrzaj>
    <derivirana_varijabla naziv="DomainObject.Predmet.ProtustrankaFormatedWithAdressOIB_1"> FALANGA ISTRA d.o.o. Umag, OIB 67391319176, Valica, Soši 49 C, 52470 Umag zastupanog po punomoćniku Mladen Skorić; Marin Buvinić</derivirana_varijabla>
  </DomainObject.Predmet.ProtustrankaFormatedWithAdressOIB>
  <DomainObject.Predmet.ProtustrankaWithAdress>
    <izvorni_sadrzaj>FALANGA ISTRA d.o.o. Umag Valica, Soši 49 C, 52470 Umag</izvorni_sadrzaj>
    <derivirana_varijabla naziv="DomainObject.Predmet.ProtustrankaWithAdress_1">FALANGA ISTRA d.o.o. Umag Valica, Soši 49 C, 52470 Umag</derivirana_varijabla>
  </DomainObject.Predmet.ProtustrankaWithAdress>
  <DomainObject.Predmet.ProtustrankaWithAdressOIB>
    <izvorni_sadrzaj>FALANGA ISTRA d.o.o. Umag, OIB 67391319176, Valica, Soši 49 C, 52470 Umag</izvorni_sadrzaj>
    <derivirana_varijabla naziv="DomainObject.Predmet.ProtustrankaWithAdressOIB_1">FALANGA ISTRA d.o.o. Umag, OIB 67391319176, Valica, Soši 49 C, 52470 Umag</derivirana_varijabla>
  </DomainObject.Predmet.ProtustrankaWithAdressOIB>
  <DomainObject.Predmet.ProtustrankaNazivFormated>
    <izvorni_sadrzaj>FALANGA ISTRA d.o.o. Umag</izvorni_sadrzaj>
    <derivirana_varijabla naziv="DomainObject.Predmet.ProtustrankaNazivFormated_1">FALANGA ISTRA d.o.o. Umag</derivirana_varijabla>
  </DomainObject.Predmet.ProtustrankaNazivFormated>
  <DomainObject.Predmet.ProtustrankaNazivFormatedOIB>
    <izvorni_sadrzaj>FALANGA ISTRA d.o.o. Umag, OIB 67391319176</izvorni_sadrzaj>
    <derivirana_varijabla naziv="DomainObject.Predmet.ProtustrankaNazivFormatedOIB_1">FALANGA ISTRA d.o.o. Umag, OIB 67391319176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766.47</izvorni_sadrzaj>
    <derivirana_varijabla naziv="DomainObject.Predmet.TrenutnaVrijednost_1">766.47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FALANGA ISTRA d.o.o. Umag zastupanog po punomoćniku Mladen Skorić; Marin Buvinić</item>
    </izvorni_sadrzaj>
    <derivirana_varijabla naziv="DomainObject.Predmet.ProtuStrankaListFormated_1">
      <item>FALANGA ISTRA d.o.o. Umag zastupanog po punomoćniku Mladen Skorić; Marin Buvinić</item>
    </derivirana_varijabla>
  </DomainObject.Predmet.ProtuStrankaListFormated>
  <DomainObject.Predmet.ProtuStrankaListFormatedOIB>
    <izvorni_sadrzaj>
      <item>FALANGA ISTRA d.o.o. Umag, OIB 67391319176 zastupanog po punomoćniku Mladen Skorić; Marin Buvinić</item>
    </izvorni_sadrzaj>
    <derivirana_varijabla naziv="DomainObject.Predmet.ProtuStrankaListFormatedOIB_1">
      <item>FALANGA ISTRA d.o.o. Umag, OIB 67391319176 zastupanog po punomoćniku Mladen Skorić; Marin Buvinić</item>
    </derivirana_varijabla>
  </DomainObject.Predmet.ProtuStrankaListFormatedOIB>
  <DomainObject.Predmet.ProtuStrankaListFormatedWithAdress>
    <izvorni_sadrzaj>
      <item>FALANGA ISTRA d.o.o. Umag, Valica, Soši 49 C, 52470 Umag zastupanog po punomoćniku Mladen Skorić; Marin Buvinić</item>
    </izvorni_sadrzaj>
    <derivirana_varijabla naziv="DomainObject.Predmet.ProtuStrankaListFormatedWithAdress_1">
      <item>FALANGA ISTRA d.o.o. Umag, Valica, Soši 49 C, 52470 Umag zastupanog po punomoćniku Mladen Skorić; Marin Buvinić</item>
    </derivirana_varijabla>
  </DomainObject.Predmet.ProtuStrankaListFormatedWithAdress>
  <DomainObject.Predmet.ProtuStrankaListFormatedWithAdressOIB>
    <izvorni_sadrzaj>
      <item>FALANGA ISTRA d.o.o. Umag, OIB 67391319176, Valica, Soši 49 C, 52470 Umag zastupanog po punomoćniku Mladen Skorić; Marin Buvinić</item>
    </izvorni_sadrzaj>
    <derivirana_varijabla naziv="DomainObject.Predmet.ProtuStrankaListFormatedWithAdressOIB_1">
      <item>FALANGA ISTRA d.o.o. Umag, OIB 67391319176, Valica, Soši 49 C, 52470 Umag zastupanog po punomoćniku Mladen Skorić; Marin Buvinić</item>
    </derivirana_varijabla>
  </DomainObject.Predmet.ProtuStrankaListFormatedWithAdressOIB>
  <DomainObject.Predmet.ProtuStrankaListNazivFormated>
    <izvorni_sadrzaj>
      <item>FALANGA ISTRA d.o.o. Umag</item>
    </izvorni_sadrzaj>
    <derivirana_varijabla naziv="DomainObject.Predmet.ProtuStrankaListNazivFormated_1">
      <item>FALANGA ISTRA d.o.o. Umag</item>
    </derivirana_varijabla>
  </DomainObject.Predmet.ProtuStrankaListNazivFormated>
  <DomainObject.Predmet.ProtuStrankaListNazivFormatedOIB>
    <izvorni_sadrzaj>
      <item>FALANGA ISTRA d.o.o. Umag, OIB 67391319176</item>
    </izvorni_sadrzaj>
    <derivirana_varijabla naziv="DomainObject.Predmet.ProtuStrankaListNazivFormatedOIB_1">
      <item>FALANGA ISTRA d.o.o. Umag, OIB 67391319176</item>
    </derivirana_varijabla>
  </DomainObject.Predmet.ProtuStrankaListNazivFormatedOIB>
  <DomainObject.Predmet.OstaliListFormated>
    <izvorni_sadrzaj>
      <item>Mladen Skorić punomoćnik sudionika u postupku FALANGA ISTRA d.o.o. Umag</item>
      <item>Marin Buvinić punomoćnik sudionika u postupku FALANGA ISTRA d.o.o. Umag</item>
    </izvorni_sadrzaj>
    <derivirana_varijabla naziv="DomainObject.Predmet.OstaliListFormated_1">
      <item>Mladen Skorić punomoćnik sudionika u postupku FALANGA ISTRA d.o.o. Umag</item>
      <item>Marin Buvinić punomoćnik sudionika u postupku FALANGA ISTRA d.o.o. Umag</item>
    </derivirana_varijabla>
  </DomainObject.Predmet.OstaliListFormated>
  <DomainObject.Predmet.OstaliListFormatedOIB>
    <izvorni_sadrzaj>
      <item>Mladen Skorić, OIB 92877105292 punomoćnik sudionika u postupku FALANGA ISTRA d.o.o. Umag</item>
      <item>Marin Buvinić, OIB 61866911710 punomoćnik sudionika u postupku FALANGA ISTRA d.o.o. Umag</item>
    </izvorni_sadrzaj>
    <derivirana_varijabla naziv="DomainObject.Predmet.OstaliListFormatedOIB_1">
      <item>Mladen Skorić, OIB 92877105292 punomoćnik sudionika u postupku FALANGA ISTRA d.o.o. Umag</item>
      <item>Marin Buvinić, OIB 61866911710 punomoćnik sudionika u postupku FALANGA ISTRA d.o.o. Umag</item>
    </derivirana_varijabla>
  </DomainObject.Predmet.OstaliListFormatedOIB>
  <DomainObject.Predmet.OstaliListFormatedWithAdress>
    <izvorni_sadrzaj>
      <item>Mladen Skorić, Soši 49 C, 52470 Valica punomoćnik sudionika u postupku FALANGA ISTRA d.o.o. Umag</item>
      <item>Marin Buvinić punomoćnik sudionika u postupku FALANGA ISTRA d.o.o. Umag</item>
    </izvorni_sadrzaj>
    <derivirana_varijabla naziv="DomainObject.Predmet.OstaliListFormatedWithAdress_1">
      <item>Mladen Skorić, Soši 49 C, 52470 Valica punomoćnik sudionika u postupku FALANGA ISTRA d.o.o. Umag</item>
      <item>Marin Buvinić punomoćnik sudionika u postupku FALANGA ISTRA d.o.o. Umag</item>
    </derivirana_varijabla>
  </DomainObject.Predmet.OstaliListFormatedWithAdress>
  <DomainObject.Predmet.OstaliListFormatedWithAdressOIB>
    <izvorni_sadrzaj>
      <item>Mladen Skorić, OIB 92877105292, Soši 49 C, 52470 Valica punomoćnik sudionika u postupku FALANGA ISTRA d.o.o. Umag</item>
      <item>Marin Buvinić, OIB 61866911710 punomoćnik sudionika u postupku FALANGA ISTRA d.o.o. Umag</item>
    </izvorni_sadrzaj>
    <derivirana_varijabla naziv="DomainObject.Predmet.OstaliListFormatedWithAdressOIB_1">
      <item>Mladen Skorić, OIB 92877105292, Soši 49 C, 52470 Valica punomoćnik sudionika u postupku FALANGA ISTRA d.o.o. Umag</item>
      <item>Marin Buvinić, OIB 61866911710 punomoćnik sudionika u postupku FALANGA ISTRA d.o.o. Umag</item>
    </derivirana_varijabla>
  </DomainObject.Predmet.OstaliListFormatedWithAdressOIB>
  <DomainObject.Predmet.OstaliListNazivFormated>
    <izvorni_sadrzaj>
      <item>Mladen Skorić</item>
      <item>Marin Buvinić</item>
    </izvorni_sadrzaj>
    <derivirana_varijabla naziv="DomainObject.Predmet.OstaliListNazivFormated_1">
      <item>Mladen Skorić</item>
      <item>Marin Buvinić</item>
    </derivirana_varijabla>
  </DomainObject.Predmet.OstaliListNazivFormated>
  <DomainObject.Predmet.OstaliListNazivFormatedOIB>
    <izvorni_sadrzaj>
      <item>Mladen Skorić, OIB 92877105292</item>
      <item>Marin Buvinić, OIB 61866911710</item>
    </izvorni_sadrzaj>
    <derivirana_varijabla naziv="DomainObject.Predmet.OstaliListNazivFormatedOIB_1">
      <item>Mladen Skorić, OIB 92877105292</item>
      <item>Marin Buvinić, OIB 61866911710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ožujka 2023.</izvorni_sadrzaj>
    <derivirana_varijabla naziv="DomainObject.Datum_1">8. ožujka 2023.</derivirana_varijabla>
  </DomainObject.Datum>
  <DomainObject.PoslovniBrojDokumenta>
    <izvorni_sadrzaj>St-389/2022-12</izvorni_sadrzaj>
    <derivirana_varijabla naziv="DomainObject.PoslovniBrojDokumenta_1">St-389/2022-12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FALANGA ISTRA d.o.o. Umag</izvorni_sadrzaj>
    <derivirana_varijabla naziv="DomainObject.Predmet.ProtustrankaIDrugi_1">FALANGA ISTRA 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FALANGA ISTRA d.o.o. Umag, OIB 67391319176, Valica, Soši 49 C, 52470 Umag</izvorni_sadrzaj>
    <derivirana_varijabla naziv="DomainObject.Predmet.ProtustrankaIDrugiAdressOIB_1">FALANGA ISTRA d.o.o. Umag, OIB 67391319176, Valica, Soši 49 C,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FALANGA ISTRA d.o.o. Umag</item>
      <item>Financijska agencija (FINA)</item>
      <item>Mladen Skorić</item>
      <item>Marin Buvinić</item>
    </izvorni_sadrzaj>
    <derivirana_varijabla naziv="DomainObject.Predmet.SudioniciListNaziv_1">
      <item>FALANGA ISTRA d.o.o. Umag</item>
      <item>Financijska agencija (FINA)</item>
      <item>Mladen Skorić</item>
      <item>Marin Buvinić</item>
    </derivirana_varijabla>
  </DomainObject.Predmet.SudioniciListNaziv>
  <DomainObject.Predmet.SudioniciListAdressOIB>
    <izvorni_sadrzaj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</izvorni_sadrzaj>
    <derivirana_varijabla naziv="DomainObject.Predmet.SudioniciListAdressOIB_1">
      <item>FALANGA ISTRA d.o.o. Umag, OIB 67391319176, Valica, Soši 49 C,52470 Umag</item>
      <item>Financijska agencija (FINA), OIB 85821130368, GIARDINI 5,52100 Pula</item>
      <item>Mladen Skorić, OIB 92877105292, Soši 49 C,52470 Valica</item>
      <item>Marin Buvinić, OIB 61866911710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67391319176</item>
      <item>, OIB 85821130368</item>
      <item>, OIB 92877105292</item>
      <item>, OIB 61866911710</item>
    </izvorni_sadrzaj>
    <derivirana_varijabla naziv="DomainObject.Predmet.SudioniciListNazivOIB_1">
      <item>, OIB 67391319176</item>
      <item>, OIB 85821130368</item>
      <item>, OIB 92877105292</item>
      <item>, OIB 61866911710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studenog 2022.</izvorni_sadrzaj>
    <derivirana_varijabla naziv="DomainObject.Predmet.DatumPocetkaProcesa_1">2.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62E8E-E594-4E3D-B1AC-699F2E402A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1294</properties:Characters>
  <properties:Lines>50</properties:Lines>
  <properties:Paragraphs>22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1592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2023-03-08T08:07:00Z</dcterms:created>
  <dc:creator>epincin</dc:creator>
  <cp:lastModifiedBy>Sanja Prodan</cp:lastModifiedBy>
  <cp:lastPrinted>2015-12-17T09:17:00Z</cp:lastPrinted>
  <dcterms:modified xmlns:xsi="http://www.w3.org/2001/XMLSchema-instance" xsi:type="dcterms:W3CDTF">2023-03-08T11:17:00Z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St-389/2022-12 / Zapisnik - Ročište radi rasprave o uvjetima za otvaranje steč. post. (St-389-2022-12 falanga istra (8,30) II.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